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4C36C812" w14:textId="5E7E451D" w:rsidR="0069520C" w:rsidRPr="007073E7" w:rsidRDefault="0069520C" w:rsidP="0069520C">
      <w:pPr>
        <w:ind w:left="2127" w:hanging="2127"/>
      </w:pPr>
      <w:r w:rsidRPr="007073E7">
        <w:t xml:space="preserve">Vergabeverfahren: </w:t>
      </w:r>
      <w:r w:rsidRPr="007073E7">
        <w:tab/>
      </w:r>
      <w:bookmarkStart w:id="0" w:name="_Hlk226959548"/>
      <w:r w:rsidR="008870AA">
        <w:t>SW EUDI Wallet Adapter</w:t>
      </w:r>
    </w:p>
    <w:bookmarkEnd w:id="0"/>
    <w:p w14:paraId="6CA6344D" w14:textId="4CE168D5" w:rsidR="0069520C" w:rsidRPr="007073E7" w:rsidRDefault="0069520C" w:rsidP="0069520C">
      <w:r w:rsidRPr="00114D48">
        <w:t>Aktenzeichen:</w:t>
      </w:r>
      <w:r w:rsidRPr="007073E7">
        <w:tab/>
      </w:r>
      <w:r w:rsidRPr="007073E7">
        <w:tab/>
        <w:t>Z42</w:t>
      </w:r>
      <w:r>
        <w:t>-2026-00</w:t>
      </w:r>
      <w:r w:rsidR="008870AA">
        <w:t>87</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1"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1"/>
      <w:r w:rsidR="00B32458" w:rsidRPr="00D20A3A">
        <w:t xml:space="preserve">auszufüllen. </w:t>
      </w:r>
      <w:r w:rsidR="00B32458">
        <w:br/>
      </w:r>
      <w:bookmarkStart w:id="2"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2"/>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Natürliche oder juristische Personen, Organisationen oder Einrichtungen, die im Namen oder auf Anweisung einer der unter Buchstabe a oder b genannten 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lastRenderedPageBreak/>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3"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3"/>
    <w:p w14:paraId="3B67C563" w14:textId="77777777" w:rsidR="008279FC" w:rsidRDefault="008279FC">
      <w:pPr>
        <w:spacing w:after="360" w:line="360" w:lineRule="auto"/>
      </w:pPr>
    </w:p>
    <w:sectPr w:rsidR="008279FC" w:rsidSect="002C5B09">
      <w:headerReference w:type="default" r:id="rId12"/>
      <w:footerReference w:type="default" r:id="rId13"/>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altName w:val="Calibri"/>
    <w:panose1 w:val="020B0502030501010203"/>
    <w:charset w:val="00"/>
    <w:family w:val="swiss"/>
    <w:pitch w:val="variable"/>
    <w:sig w:usb0="E00002FF" w:usb1="5000206B" w:usb2="00000000" w:usb3="00000000" w:csb0="0000019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3353C8DC" w:rsidR="00FC16C8" w:rsidRDefault="00FF1723" w:rsidP="00FF1723">
    <w:pPr>
      <w:pStyle w:val="Fuzeile"/>
      <w:tabs>
        <w:tab w:val="clear" w:pos="4536"/>
        <w:tab w:val="center" w:pos="9072"/>
      </w:tabs>
      <w:jc w:val="center"/>
    </w:pPr>
    <w:r>
      <w:rPr>
        <w:color w:val="007A89" w:themeColor="accent1"/>
      </w:rPr>
      <w:t xml:space="preserve">Version </w:t>
    </w:r>
    <w:r w:rsidR="00D81B10">
      <w:rPr>
        <w:color w:val="007A89" w:themeColor="accent1"/>
      </w:rPr>
      <w:t>6</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8110432">
    <w:abstractNumId w:val="6"/>
  </w:num>
  <w:num w:numId="2" w16cid:durableId="1281645036">
    <w:abstractNumId w:val="6"/>
  </w:num>
  <w:num w:numId="3" w16cid:durableId="1431049844">
    <w:abstractNumId w:val="6"/>
  </w:num>
  <w:num w:numId="4" w16cid:durableId="1238442930">
    <w:abstractNumId w:val="6"/>
  </w:num>
  <w:num w:numId="5" w16cid:durableId="366297620">
    <w:abstractNumId w:val="6"/>
  </w:num>
  <w:num w:numId="6" w16cid:durableId="1394156083">
    <w:abstractNumId w:val="6"/>
  </w:num>
  <w:num w:numId="7" w16cid:durableId="1659529797">
    <w:abstractNumId w:val="6"/>
  </w:num>
  <w:num w:numId="8" w16cid:durableId="1858305733">
    <w:abstractNumId w:val="6"/>
  </w:num>
  <w:num w:numId="9" w16cid:durableId="671882520">
    <w:abstractNumId w:val="6"/>
  </w:num>
  <w:num w:numId="10" w16cid:durableId="1869492223">
    <w:abstractNumId w:val="6"/>
  </w:num>
  <w:num w:numId="11" w16cid:durableId="1976400590">
    <w:abstractNumId w:val="6"/>
  </w:num>
  <w:num w:numId="12" w16cid:durableId="559946866">
    <w:abstractNumId w:val="0"/>
  </w:num>
  <w:num w:numId="13" w16cid:durableId="1713187109">
    <w:abstractNumId w:val="3"/>
  </w:num>
  <w:num w:numId="14" w16cid:durableId="594285910">
    <w:abstractNumId w:val="7"/>
  </w:num>
  <w:num w:numId="15" w16cid:durableId="1988584708">
    <w:abstractNumId w:val="5"/>
  </w:num>
  <w:num w:numId="16" w16cid:durableId="1308432067">
    <w:abstractNumId w:val="2"/>
  </w:num>
  <w:num w:numId="17" w16cid:durableId="361250876">
    <w:abstractNumId w:val="4"/>
  </w:num>
  <w:num w:numId="18" w16cid:durableId="435486854">
    <w:abstractNumId w:val="1"/>
  </w:num>
  <w:num w:numId="19" w16cid:durableId="176857239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qJlESex8cgRC0TZ1s6yYvU2eBJFpRSlp7NOP3U/hZSkflZ7R97J4zmEzSmfqnw9R8kBKAYeO3MV5+q7PC4exgA==" w:saltValue="9t5RXkjI36kHSksxq5jVhg=="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74A08"/>
    <w:rsid w:val="00077BBD"/>
    <w:rsid w:val="0008679B"/>
    <w:rsid w:val="000B047D"/>
    <w:rsid w:val="000B7FC5"/>
    <w:rsid w:val="000E30F2"/>
    <w:rsid w:val="0011189C"/>
    <w:rsid w:val="00123631"/>
    <w:rsid w:val="00177534"/>
    <w:rsid w:val="00181B7B"/>
    <w:rsid w:val="001B78EB"/>
    <w:rsid w:val="001D10E8"/>
    <w:rsid w:val="002005F0"/>
    <w:rsid w:val="00226948"/>
    <w:rsid w:val="00235D63"/>
    <w:rsid w:val="002761CD"/>
    <w:rsid w:val="00284CF5"/>
    <w:rsid w:val="00293CC2"/>
    <w:rsid w:val="002A5CEF"/>
    <w:rsid w:val="002C5B09"/>
    <w:rsid w:val="002D42B5"/>
    <w:rsid w:val="002F5BF8"/>
    <w:rsid w:val="00333E22"/>
    <w:rsid w:val="003405A2"/>
    <w:rsid w:val="00361EFB"/>
    <w:rsid w:val="00384E5D"/>
    <w:rsid w:val="00385F82"/>
    <w:rsid w:val="003A651D"/>
    <w:rsid w:val="003B1692"/>
    <w:rsid w:val="003C3F8C"/>
    <w:rsid w:val="003E1623"/>
    <w:rsid w:val="004A4696"/>
    <w:rsid w:val="004B3DBE"/>
    <w:rsid w:val="004C4073"/>
    <w:rsid w:val="004E2A43"/>
    <w:rsid w:val="00501E4F"/>
    <w:rsid w:val="0056528A"/>
    <w:rsid w:val="00575C44"/>
    <w:rsid w:val="005A463C"/>
    <w:rsid w:val="005D48E3"/>
    <w:rsid w:val="005E0351"/>
    <w:rsid w:val="00637774"/>
    <w:rsid w:val="00647802"/>
    <w:rsid w:val="006512AD"/>
    <w:rsid w:val="0069391E"/>
    <w:rsid w:val="0069520C"/>
    <w:rsid w:val="006A3D85"/>
    <w:rsid w:val="006B3CFA"/>
    <w:rsid w:val="006D6DA6"/>
    <w:rsid w:val="006F3DC3"/>
    <w:rsid w:val="0071033B"/>
    <w:rsid w:val="00711A5F"/>
    <w:rsid w:val="007311B7"/>
    <w:rsid w:val="0073296D"/>
    <w:rsid w:val="007536C7"/>
    <w:rsid w:val="00762CF9"/>
    <w:rsid w:val="00791042"/>
    <w:rsid w:val="007A5547"/>
    <w:rsid w:val="007D526E"/>
    <w:rsid w:val="007D6BE7"/>
    <w:rsid w:val="008044CE"/>
    <w:rsid w:val="008279FC"/>
    <w:rsid w:val="00833CF0"/>
    <w:rsid w:val="008542D6"/>
    <w:rsid w:val="008870AA"/>
    <w:rsid w:val="008B228F"/>
    <w:rsid w:val="00934565"/>
    <w:rsid w:val="00945DED"/>
    <w:rsid w:val="00945F23"/>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13771"/>
    <w:rsid w:val="00C67675"/>
    <w:rsid w:val="00CC147F"/>
    <w:rsid w:val="00CC654B"/>
    <w:rsid w:val="00CE2DAF"/>
    <w:rsid w:val="00CF17B6"/>
    <w:rsid w:val="00CF208F"/>
    <w:rsid w:val="00CF6BB5"/>
    <w:rsid w:val="00D2409E"/>
    <w:rsid w:val="00D301F3"/>
    <w:rsid w:val="00D81B10"/>
    <w:rsid w:val="00D843F7"/>
    <w:rsid w:val="00D851C0"/>
    <w:rsid w:val="00DB7425"/>
    <w:rsid w:val="00DE7116"/>
    <w:rsid w:val="00E11347"/>
    <w:rsid w:val="00E22DBD"/>
    <w:rsid w:val="00E35D22"/>
    <w:rsid w:val="00E423D8"/>
    <w:rsid w:val="00E5241E"/>
    <w:rsid w:val="00E61635"/>
    <w:rsid w:val="00E754F2"/>
    <w:rsid w:val="00E86F3F"/>
    <w:rsid w:val="00E97E20"/>
    <w:rsid w:val="00EC793F"/>
    <w:rsid w:val="00ED30EE"/>
    <w:rsid w:val="00EE30BD"/>
    <w:rsid w:val="00F1232A"/>
    <w:rsid w:val="00F17D2D"/>
    <w:rsid w:val="00F25E44"/>
    <w:rsid w:val="00F76D05"/>
    <w:rsid w:val="00FC16C8"/>
    <w:rsid w:val="00FD5F85"/>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altName w:val="Calibri"/>
    <w:panose1 w:val="020B0502030501010203"/>
    <w:charset w:val="00"/>
    <w:family w:val="swiss"/>
    <w:pitch w:val="variable"/>
    <w:sig w:usb0="E00002FF" w:usb1="5000206B" w:usb2="00000000" w:usb3="00000000" w:csb0="0000019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123631"/>
    <w:rsid w:val="001D10E8"/>
    <w:rsid w:val="00517C12"/>
    <w:rsid w:val="0056528A"/>
    <w:rsid w:val="006E506A"/>
    <w:rsid w:val="008044CE"/>
    <w:rsid w:val="008B228F"/>
    <w:rsid w:val="00C96372"/>
    <w:rsid w:val="00D42E18"/>
    <w:rsid w:val="00E61635"/>
    <w:rsid w:val="00F123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2AA35-7F36-49B9-BFC3-12AE29929654}">
  <ds:schemaRefs>
    <ds:schemaRef ds:uri="http://ns.axespdf.com/word/configuration"/>
  </ds:schemaRefs>
</ds:datastoreItem>
</file>

<file path=customXml/itemProps2.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3.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57787AC5-2C39-48DD-893A-F239D8855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404</Words>
  <Characters>2548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Lobsch, Nico (ITZBund B, Z 4)</cp:lastModifiedBy>
  <cp:revision>14</cp:revision>
  <dcterms:created xsi:type="dcterms:W3CDTF">2025-11-13T06:00:00Z</dcterms:created>
  <dcterms:modified xsi:type="dcterms:W3CDTF">2026-08-24T04:17:00Z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